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B2" w:rsidRPr="004A6767" w:rsidRDefault="00C701B2" w:rsidP="004A6767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A6767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4A6767">
        <w:rPr>
          <w:rFonts w:ascii="Times New Roman" w:hAnsi="Times New Roman"/>
          <w:sz w:val="28"/>
          <w:szCs w:val="28"/>
        </w:rPr>
        <w:t xml:space="preserve"> «</w:t>
      </w:r>
      <w:r w:rsidRPr="004A6767">
        <w:rPr>
          <w:rFonts w:ascii="Times New Roman" w:hAnsi="Times New Roman"/>
          <w:b/>
          <w:sz w:val="28"/>
          <w:szCs w:val="28"/>
        </w:rPr>
        <w:t xml:space="preserve">Предоставление архивной информации по документам Архивного фонда Курской области и другим архивным документам (выдача архивных справок, архивных </w:t>
      </w:r>
    </w:p>
    <w:p w:rsidR="00C701B2" w:rsidRPr="004A6767" w:rsidRDefault="00C701B2" w:rsidP="004A6767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b/>
          <w:sz w:val="28"/>
          <w:szCs w:val="28"/>
        </w:rPr>
        <w:t>выписок и архивных копий)</w:t>
      </w:r>
      <w:r w:rsidRPr="004A6767">
        <w:rPr>
          <w:rFonts w:ascii="Times New Roman" w:hAnsi="Times New Roman"/>
          <w:sz w:val="28"/>
          <w:szCs w:val="28"/>
        </w:rPr>
        <w:t>»</w:t>
      </w:r>
    </w:p>
    <w:p w:rsidR="00C701B2" w:rsidRPr="004A6767" w:rsidRDefault="00C701B2" w:rsidP="004A6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701B2" w:rsidRPr="004A6767" w:rsidRDefault="00C701B2" w:rsidP="004A67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701B2" w:rsidRPr="004A6767" w:rsidRDefault="00C701B2" w:rsidP="004A67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 Конституция Российской Федерации (Российская газета № 237 от 25.12.1993);</w:t>
      </w:r>
    </w:p>
    <w:p w:rsidR="00C701B2" w:rsidRPr="004A6767" w:rsidRDefault="00C701B2" w:rsidP="004A6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 Закон Российской Федерации от 21 июля 1993г. № 5485-1 «О госу-дарственной тайне» (Собрание законодательства Российской Федерации от 13.10.1997, № 41, стр.8220-8235); </w:t>
      </w:r>
    </w:p>
    <w:p w:rsidR="00C701B2" w:rsidRPr="004A6767" w:rsidRDefault="00C701B2" w:rsidP="004A67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Федеральный  закон от 24 ноября </w:t>
      </w:r>
      <w:smartTag w:uri="urn:schemas-microsoft-com:office:smarttags" w:element="metricconverter">
        <w:smartTagPr>
          <w:attr w:name="ProductID" w:val="1995 г"/>
        </w:smartTagPr>
        <w:r w:rsidRPr="004A6767">
          <w:rPr>
            <w:rFonts w:ascii="Times New Roman" w:hAnsi="Times New Roman"/>
            <w:sz w:val="28"/>
            <w:szCs w:val="28"/>
          </w:rPr>
          <w:t>1995 г</w:t>
        </w:r>
      </w:smartTag>
      <w:r w:rsidRPr="004A6767">
        <w:rPr>
          <w:rFonts w:ascii="Times New Roman" w:hAnsi="Times New Roman"/>
          <w:sz w:val="28"/>
          <w:szCs w:val="28"/>
        </w:rPr>
        <w:t>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C701B2" w:rsidRPr="004A6767" w:rsidRDefault="00C701B2" w:rsidP="004A67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6767">
        <w:rPr>
          <w:rFonts w:ascii="Times New Roman" w:hAnsi="Times New Roman"/>
          <w:sz w:val="28"/>
          <w:szCs w:val="28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C701B2" w:rsidRPr="004A6767" w:rsidRDefault="00C701B2" w:rsidP="004A67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 Федеральный  закон от 27 июля </w:t>
      </w:r>
      <w:smartTag w:uri="urn:schemas-microsoft-com:office:smarttags" w:element="metricconverter">
        <w:smartTagPr>
          <w:attr w:name="ProductID" w:val="2006 г"/>
        </w:smartTagPr>
        <w:r w:rsidRPr="004A6767">
          <w:rPr>
            <w:rFonts w:ascii="Times New Roman" w:hAnsi="Times New Roman"/>
            <w:sz w:val="28"/>
            <w:szCs w:val="28"/>
          </w:rPr>
          <w:t>2006 г</w:t>
        </w:r>
      </w:smartTag>
      <w:r w:rsidRPr="004A6767">
        <w:rPr>
          <w:rFonts w:ascii="Times New Roman" w:hAnsi="Times New Roman"/>
          <w:sz w:val="28"/>
          <w:szCs w:val="28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C701B2" w:rsidRPr="004A6767" w:rsidRDefault="00C701B2" w:rsidP="004A676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Федеральным законом от 9 февраля </w:t>
      </w:r>
      <w:smartTag w:uri="urn:schemas-microsoft-com:office:smarttags" w:element="metricconverter">
        <w:smartTagPr>
          <w:attr w:name="ProductID" w:val="2009 г"/>
        </w:smartTagPr>
        <w:r w:rsidRPr="004A6767">
          <w:rPr>
            <w:rFonts w:ascii="Times New Roman" w:hAnsi="Times New Roman"/>
            <w:sz w:val="28"/>
            <w:szCs w:val="28"/>
          </w:rPr>
          <w:t>2009 г</w:t>
        </w:r>
      </w:smartTag>
      <w:r w:rsidRPr="004A6767">
        <w:rPr>
          <w:rFonts w:ascii="Times New Roman" w:hAnsi="Times New Roman"/>
          <w:sz w:val="28"/>
          <w:szCs w:val="28"/>
        </w:rPr>
        <w:t>. № 8-ФЗ «Об обеспечении доступа к информации о деятельности государственных органов и органов местного самоуправления» ( Собрание  законодательства  Российской  Федерации, 16.02.2009, № 7, ст. 776);</w:t>
      </w:r>
    </w:p>
    <w:p w:rsidR="00C701B2" w:rsidRPr="004A6767" w:rsidRDefault="00C701B2" w:rsidP="004A67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4A6767">
          <w:rPr>
            <w:rFonts w:ascii="Times New Roman" w:hAnsi="Times New Roman"/>
            <w:sz w:val="28"/>
            <w:szCs w:val="28"/>
          </w:rPr>
          <w:t>2003 г</w:t>
        </w:r>
      </w:smartTag>
      <w:r w:rsidRPr="004A6767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C701B2" w:rsidRPr="004A6767" w:rsidRDefault="00C701B2" w:rsidP="004A67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 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C701B2" w:rsidRPr="004A6767" w:rsidRDefault="00C701B2" w:rsidP="004A67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 xml:space="preserve">- Указ Президента Российской Федерации от 31 декабря </w:t>
      </w:r>
      <w:smartTag w:uri="urn:schemas-microsoft-com:office:smarttags" w:element="metricconverter">
        <w:smartTagPr>
          <w:attr w:name="ProductID" w:val="1993 г"/>
        </w:smartTagPr>
        <w:r w:rsidRPr="004A6767">
          <w:rPr>
            <w:rFonts w:ascii="Times New Roman" w:hAnsi="Times New Roman"/>
            <w:sz w:val="28"/>
            <w:szCs w:val="28"/>
          </w:rPr>
          <w:t>1993 г</w:t>
        </w:r>
      </w:smartTag>
      <w:r w:rsidRPr="004A6767">
        <w:rPr>
          <w:rFonts w:ascii="Times New Roman" w:hAnsi="Times New Roman"/>
          <w:sz w:val="28"/>
          <w:szCs w:val="28"/>
        </w:rPr>
        <w:t>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C701B2" w:rsidRPr="004A6767" w:rsidRDefault="00C701B2" w:rsidP="004A67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4A6767">
        <w:rPr>
          <w:rFonts w:ascii="Times New Roman" w:hAnsi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C701B2" w:rsidRPr="004A6767" w:rsidRDefault="00C701B2" w:rsidP="004A67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6767">
        <w:rPr>
          <w:rFonts w:ascii="Times New Roman" w:hAnsi="Times New Roman"/>
          <w:sz w:val="28"/>
          <w:szCs w:val="28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C701B2" w:rsidRPr="004A6767" w:rsidRDefault="00C701B2" w:rsidP="004A67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:rsidR="00C701B2" w:rsidRPr="004A6767" w:rsidRDefault="00C701B2" w:rsidP="004A67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C701B2" w:rsidRPr="004A6767" w:rsidRDefault="00C701B2" w:rsidP="004A676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ab/>
        <w:t>- Закон Курской области от 4 января 2003 года № 1-ЗКО «Об административных правонарушениях в Курской области», «Курская  правда» №143 от 30.11.2013 года);</w:t>
      </w:r>
    </w:p>
    <w:p w:rsidR="00C701B2" w:rsidRPr="004A6767" w:rsidRDefault="00C701B2" w:rsidP="004A6767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C701B2" w:rsidRPr="004A6767" w:rsidRDefault="00C701B2" w:rsidP="004A676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701B2" w:rsidRPr="004A6767" w:rsidRDefault="00C701B2" w:rsidP="004A676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A6767">
        <w:rPr>
          <w:rFonts w:ascii="Times New Roman" w:hAnsi="Times New Roman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ascii="Times New Roman" w:hAnsi="Times New Roman"/>
          <w:sz w:val="28"/>
          <w:szCs w:val="28"/>
          <w:lang w:eastAsia="en-US"/>
        </w:rPr>
        <w:t xml:space="preserve">Пристенского </w:t>
      </w:r>
      <w:r w:rsidRPr="004A6767">
        <w:rPr>
          <w:rFonts w:ascii="Times New Roman" w:hAnsi="Times New Roman"/>
          <w:sz w:val="28"/>
          <w:szCs w:val="28"/>
          <w:lang w:eastAsia="en-US"/>
        </w:rPr>
        <w:t>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29.10.2018  № 97</w:t>
      </w:r>
      <w:r w:rsidRPr="004A676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C701B2" w:rsidRPr="004A6767" w:rsidRDefault="00C701B2" w:rsidP="004A67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4A6767">
        <w:rPr>
          <w:rFonts w:ascii="Times New Roman" w:hAnsi="Times New Roman"/>
          <w:sz w:val="28"/>
          <w:szCs w:val="28"/>
          <w:lang w:eastAsia="en-US"/>
        </w:rPr>
        <w:t xml:space="preserve">- постановление </w:t>
      </w:r>
      <w:r w:rsidRPr="004A676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4A6767">
        <w:rPr>
          <w:rFonts w:ascii="Times New Roman" w:hAnsi="Times New Roman"/>
          <w:sz w:val="28"/>
          <w:szCs w:val="28"/>
        </w:rPr>
        <w:t>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 от 15.10</w:t>
      </w:r>
      <w:r w:rsidRPr="004A6767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4A6767">
        <w:rPr>
          <w:rFonts w:ascii="Times New Roman" w:hAnsi="Times New Roman"/>
          <w:sz w:val="28"/>
          <w:szCs w:val="28"/>
        </w:rPr>
        <w:t xml:space="preserve">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 xml:space="preserve">Пристенского </w:t>
      </w:r>
      <w:r w:rsidRPr="004A6767">
        <w:rPr>
          <w:rFonts w:ascii="Times New Roman" w:hAnsi="Times New Roman"/>
          <w:sz w:val="28"/>
          <w:szCs w:val="28"/>
        </w:rPr>
        <w:t>сельсовета Пристенского района Курской области»</w:t>
      </w:r>
      <w:r w:rsidRPr="004A6767">
        <w:rPr>
          <w:rFonts w:ascii="Times New Roman" w:hAnsi="Times New Roman"/>
          <w:sz w:val="28"/>
          <w:szCs w:val="28"/>
          <w:lang w:eastAsia="en-US"/>
        </w:rPr>
        <w:t>;</w:t>
      </w:r>
    </w:p>
    <w:p w:rsidR="00C701B2" w:rsidRPr="004A6767" w:rsidRDefault="00C701B2" w:rsidP="004A676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4A6767">
        <w:rPr>
          <w:rFonts w:ascii="Times New Roman" w:hAnsi="Times New Roman"/>
          <w:kern w:val="2"/>
          <w:sz w:val="28"/>
          <w:szCs w:val="28"/>
        </w:rPr>
        <w:t xml:space="preserve">- Решение </w:t>
      </w:r>
      <w:r w:rsidRPr="004A6767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b w:val="0"/>
          <w:sz w:val="28"/>
          <w:szCs w:val="28"/>
        </w:rPr>
        <w:t xml:space="preserve">Пристенского </w:t>
      </w:r>
      <w:r w:rsidRPr="004A6767">
        <w:rPr>
          <w:rStyle w:val="Strong"/>
          <w:b w:val="0"/>
          <w:sz w:val="28"/>
          <w:szCs w:val="28"/>
        </w:rPr>
        <w:t>сельсовета, Пристенского района Курской области от 14.11.2017</w:t>
      </w:r>
      <w:r>
        <w:rPr>
          <w:rStyle w:val="Strong"/>
          <w:b w:val="0"/>
          <w:sz w:val="28"/>
          <w:szCs w:val="28"/>
        </w:rPr>
        <w:t xml:space="preserve"> г. № 35</w:t>
      </w:r>
      <w:r w:rsidRPr="004A6767">
        <w:rPr>
          <w:rStyle w:val="Strong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b w:val="0"/>
          <w:sz w:val="28"/>
          <w:szCs w:val="28"/>
        </w:rPr>
        <w:t xml:space="preserve">Пристенского </w:t>
      </w:r>
      <w:r w:rsidRPr="004A6767">
        <w:rPr>
          <w:rStyle w:val="Strong"/>
          <w:b w:val="0"/>
          <w:sz w:val="28"/>
          <w:szCs w:val="28"/>
        </w:rPr>
        <w:t>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4A676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C701B2" w:rsidRPr="004A6767" w:rsidRDefault="00C701B2" w:rsidP="004A676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A6767">
        <w:rPr>
          <w:rFonts w:ascii="Times New Roman" w:hAnsi="Times New Roman"/>
          <w:sz w:val="28"/>
          <w:szCs w:val="28"/>
          <w:lang w:eastAsia="en-US"/>
        </w:rPr>
        <w:t xml:space="preserve">- Устав </w:t>
      </w:r>
      <w:r w:rsidRPr="004A676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4A676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4A676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от 22.11.2010</w:t>
      </w:r>
      <w:r>
        <w:rPr>
          <w:rFonts w:ascii="Times New Roman" w:hAnsi="Times New Roman"/>
          <w:sz w:val="28"/>
          <w:szCs w:val="28"/>
        </w:rPr>
        <w:t xml:space="preserve"> г. № 20</w:t>
      </w:r>
      <w:r w:rsidRPr="004A6767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</w:t>
      </w:r>
      <w:r w:rsidRPr="002871AA">
        <w:rPr>
          <w:rFonts w:ascii="Times New Roman" w:hAnsi="Times New Roman"/>
          <w:sz w:val="24"/>
          <w:szCs w:val="24"/>
        </w:rPr>
        <w:t xml:space="preserve">регистрационный </w:t>
      </w:r>
      <w:r w:rsidRPr="002871AA">
        <w:rPr>
          <w:rFonts w:ascii="Times New Roman" w:hAnsi="Times New Roman"/>
          <w:color w:val="000000"/>
          <w:sz w:val="28"/>
          <w:szCs w:val="28"/>
        </w:rPr>
        <w:t>№ ru.463193242010001</w:t>
      </w:r>
      <w:r w:rsidRPr="002871AA">
        <w:rPr>
          <w:rFonts w:ascii="Times New Roman" w:hAnsi="Times New Roman"/>
          <w:sz w:val="28"/>
          <w:szCs w:val="28"/>
        </w:rPr>
        <w:t>.</w:t>
      </w:r>
    </w:p>
    <w:p w:rsidR="00C701B2" w:rsidRPr="004A6767" w:rsidRDefault="00C701B2" w:rsidP="004A67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701B2" w:rsidRPr="004A6767" w:rsidRDefault="00C701B2" w:rsidP="004A6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701B2" w:rsidRPr="004A6767" w:rsidRDefault="00C701B2" w:rsidP="004A6767">
      <w:pPr>
        <w:spacing w:after="0" w:line="240" w:lineRule="auto"/>
        <w:ind w:left="4956" w:firstLine="708"/>
        <w:jc w:val="both"/>
        <w:rPr>
          <w:rFonts w:ascii="Times New Roman" w:hAnsi="Times New Roman"/>
          <w:b/>
          <w:sz w:val="26"/>
          <w:szCs w:val="26"/>
          <w:lang w:eastAsia="ar-SA"/>
        </w:rPr>
      </w:pPr>
      <w:r w:rsidRPr="004A6767">
        <w:rPr>
          <w:rFonts w:ascii="Times New Roman" w:hAnsi="Times New Roman"/>
        </w:rPr>
        <w:tab/>
      </w:r>
    </w:p>
    <w:sectPr w:rsidR="00C701B2" w:rsidRPr="004A6767" w:rsidSect="004A6767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767"/>
    <w:rsid w:val="001B33AF"/>
    <w:rsid w:val="002871AA"/>
    <w:rsid w:val="00313F61"/>
    <w:rsid w:val="004A6767"/>
    <w:rsid w:val="004F3965"/>
    <w:rsid w:val="00554A98"/>
    <w:rsid w:val="00680C7C"/>
    <w:rsid w:val="007A06D8"/>
    <w:rsid w:val="009D0D28"/>
    <w:rsid w:val="009F06CE"/>
    <w:rsid w:val="00C701B2"/>
    <w:rsid w:val="00CA2F19"/>
    <w:rsid w:val="00E6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A9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4A6767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786</Words>
  <Characters>4482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6</cp:revision>
  <dcterms:created xsi:type="dcterms:W3CDTF">2018-11-18T16:28:00Z</dcterms:created>
  <dcterms:modified xsi:type="dcterms:W3CDTF">2018-11-19T13:02:00Z</dcterms:modified>
</cp:coreProperties>
</file>